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Gosport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Gosport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Gosport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Gosport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Gosport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Gosport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Gosport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Gosport is estimated to be </w:t>
      </w:r>
      <w:r w:rsidRPr="00773DF7">
        <w:rPr>
          <w:rFonts w:ascii="Libre Franklin Light" w:eastAsia="Times New Roman" w:hAnsi="Libre Franklin Light" w:cs="Calibri Light"/>
          <w:b/>
          <w:bCs/>
          <w:color w:val="C45911" w:themeColor="accent2" w:themeShade="BF"/>
        </w:rPr>
        <w:t xml:space="preserve">£1,536,379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Gosport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Gosport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Gosport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Gosport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s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Gosport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s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Gosport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Gosport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s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Gosport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Gosport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Gosport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Gosport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Gosport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Gosport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£1,536,379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Gosport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£517,533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£37,074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£927,204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£1,536,379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Gosport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Gosport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Gosport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Gosport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Gosport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Gosport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Gosport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Gosport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Gosport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3F6CBB8-6AA7-4C42-9136-83A629165A9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